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A9B" w:rsidRDefault="00A30A9B"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  <w:sz w:val="8"/>
        </w:rPr>
      </w:pPr>
    </w:p>
    <w:p w:rsidR="00A30A9B" w:rsidRDefault="00A30A9B"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 w:rsidR="00A30A9B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 w:rsidR="00A30A9B" w:rsidRDefault="003B12A6">
      <w:pPr>
        <w:tabs>
          <w:tab w:val="left" w:pos="2556"/>
        </w:tabs>
        <w:spacing w:after="120"/>
        <w:rPr>
          <w:rFonts w:eastAsia="MS Mincho"/>
          <w:b/>
          <w:i/>
          <w:color w:val="000000"/>
        </w:rPr>
      </w:pPr>
      <w:r>
        <w:rPr>
          <w:rFonts w:eastAsia="MS Mincho"/>
          <w:b/>
          <w:i/>
          <w:color w:val="000000"/>
        </w:rPr>
        <w:t xml:space="preserve">  </w:t>
      </w:r>
      <w:r>
        <w:rPr>
          <w:rFonts w:eastAsia="MS Mincho"/>
          <w:b/>
          <w:i/>
          <w:color w:val="000000"/>
          <w:sz w:val="21"/>
        </w:rPr>
        <w:t>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 w:rsidR="00A30A9B">
        <w:tc>
          <w:tcPr>
            <w:tcW w:w="10518" w:type="dxa"/>
            <w:shd w:val="clear" w:color="auto" w:fill="auto"/>
          </w:tcPr>
          <w:p w:rsidR="00A30A9B" w:rsidRDefault="003B12A6"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bookmarkStart w:id="0" w:name="_Ref320793993"/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1"/>
            </w:r>
            <w:bookmarkEnd w:id="0"/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vos nom et prénom(s)"/>
                  <w:textInput>
                    <w:default w:val=". . . . . . . . . . . . . . . . . . . . . . . . . . . . . . . . . . . . . . . . . . . . . . . . . . . . . . . . . . . . . . . . . . . . . . .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 . . . . . . .</w:t>
            </w:r>
            <w:bookmarkEnd w:id="1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 w:rsidR="00A30A9B" w:rsidRDefault="003B12A6"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sollicite l'octroi d'une </w:t>
            </w:r>
            <w:r>
              <w:rPr>
                <w:rFonts w:cs="Arial"/>
                <w:b/>
                <w:bCs/>
                <w:spacing w:val="-2"/>
                <w:sz w:val="21"/>
                <w:szCs w:val="22"/>
                <w:lang w:val="fr-FR"/>
              </w:rPr>
              <w:t>pension de survie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à la suite du décès, survenu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Date du décès du donnant droit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 w:rsidR="00A30A9B" w:rsidRDefault="003B12A6"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begin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instrText xml:space="preserve"> NOTEREF _Ref320793993 \h  \* MERGEFORMAT </w:instrTex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separate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1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les nom et prénom(s) du donnant droit"/>
                  <w:textInput>
                    <w:default w:val=". . . . . . . . . . . 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 w:rsidR="00A30A9B" w:rsidRDefault="003B12A6"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né(e)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le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(ou n° national du défunt:</w:t>
            </w:r>
            <w:bookmarkStart w:id="2" w:name="Text8"/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  <w:bookmarkEnd w:id="2"/>
            <w:r>
              <w:rPr>
                <w:rFonts w:cs="Arial"/>
                <w:spacing w:val="-2"/>
                <w:sz w:val="21"/>
                <w:szCs w:val="22"/>
                <w:lang w:val="fr-FR"/>
              </w:rPr>
              <w:t>)</w:t>
            </w:r>
          </w:p>
          <w:p w:rsidR="00A30A9B" w:rsidRDefault="003B12A6"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survivant (date du mariage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 w:rsidR="00A30A9B" w:rsidRDefault="003B12A6"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de conjoint divorcé (date du divorce le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divorc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 w:rsidR="00A30A9B" w:rsidRDefault="003B12A6"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>en qualité d’orphelin</w:t>
            </w:r>
          </w:p>
          <w:p w:rsidR="00A30A9B" w:rsidRDefault="003B12A6"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représentant légal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</w:t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 w:rsidR="00A30A9B" w:rsidRDefault="003B12A6"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né(e)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 w:rsidR="00A30A9B" w:rsidRDefault="003B12A6">
            <w:pPr>
              <w:tabs>
                <w:tab w:val="left" w:pos="-720"/>
                <w:tab w:val="left" w:pos="306"/>
                <w:tab w:val="left" w:pos="360"/>
                <w:tab w:val="left" w:pos="127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Au moment de son décès, le défunt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</w:p>
          <w:p w:rsidR="00A30A9B" w:rsidRDefault="003B12A6">
            <w:pPr>
              <w:tabs>
                <w:tab w:val="left" w:pos="-720"/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bénéficiait d'une pension de retraite</w:t>
            </w:r>
          </w:p>
          <w:p w:rsidR="00A30A9B" w:rsidRDefault="003B12A6"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était en service</w:t>
            </w:r>
          </w:p>
          <w:p w:rsidR="00A30A9B" w:rsidRDefault="003B12A6"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avait cessé ses fonctions anticipativement, sans être pensionné</w:t>
            </w:r>
          </w:p>
          <w:p w:rsidR="00A30A9B" w:rsidRDefault="003B12A6"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 w:rsidR="00A30A9B" w:rsidRDefault="003B12A6"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fonction exercée auprès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</w:tc>
      </w:tr>
    </w:tbl>
    <w:p w:rsidR="00A30A9B" w:rsidRDefault="00A30A9B"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</w:p>
    <w:p w:rsidR="00A30A9B" w:rsidRDefault="003B12A6"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 DE L’AYANT DROIT 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 w:rsidR="00A30A9B">
        <w:tc>
          <w:tcPr>
            <w:tcW w:w="10518" w:type="dxa"/>
            <w:shd w:val="clear" w:color="auto" w:fill="auto"/>
          </w:tcPr>
          <w:p w:rsidR="00A30A9B" w:rsidRDefault="003B12A6"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</w:p>
          <w:p w:rsidR="00A30A9B" w:rsidRDefault="003B12A6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</w:t>
            </w:r>
            <w:r>
              <w:rPr>
                <w:rFonts w:cs="Arial"/>
                <w:noProof/>
                <w:sz w:val="21"/>
                <w:szCs w:val="22"/>
              </w:rPr>
              <w:t xml:space="preserve">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- boîte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. . ."/>
                  </w:textInput>
                </w:ffData>
              </w:fldChar>
            </w:r>
            <w:bookmarkStart w:id="3" w:name="Texte6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3"/>
          </w:p>
          <w:p w:rsidR="00A30A9B" w:rsidRDefault="003B12A6">
            <w:pPr>
              <w:tabs>
                <w:tab w:val="right" w:pos="10206"/>
                <w:tab w:val="right" w:leader="dot" w:pos="10773"/>
              </w:tabs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>Numéro postal :</w:t>
            </w:r>
            <w:bookmarkStart w:id="4" w:name="Texte7"/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 xml:space="preserve">. . . . . . . . . . . . 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4"/>
            <w:r>
              <w:rPr>
                <w:rFonts w:cs="Arial"/>
                <w:sz w:val="21"/>
                <w:szCs w:val="22"/>
              </w:rPr>
              <w:t xml:space="preserve"> - Commune 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. . ."/>
                    <w:format w:val="UPPERCASE"/>
                  </w:textInput>
                </w:ffData>
              </w:fldChar>
            </w:r>
            <w:bookmarkStart w:id="5" w:name="Texte8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5"/>
          </w:p>
          <w:p w:rsidR="00A30A9B" w:rsidRDefault="003B12A6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 xml:space="preserve">Téléphone ou GSM </w:t>
            </w:r>
            <w:bookmarkStart w:id="6" w:name="Texte9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bookmarkEnd w:id="6"/>
          </w:p>
          <w:p w:rsidR="00A30A9B" w:rsidRDefault="003B12A6"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z w:val="21"/>
                <w:szCs w:val="22"/>
              </w:rPr>
              <w:t>E-mail : 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bookmarkStart w:id="7" w:name="Texte11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7"/>
          </w:p>
        </w:tc>
      </w:tr>
    </w:tbl>
    <w:p w:rsidR="00A30A9B" w:rsidRDefault="00A30A9B">
      <w:pPr>
        <w:tabs>
          <w:tab w:val="left" w:pos="2232"/>
        </w:tabs>
        <w:rPr>
          <w:rFonts w:eastAsia="MS Mincho"/>
          <w:sz w:val="21"/>
        </w:rPr>
      </w:pPr>
    </w:p>
    <w:tbl>
      <w:tblPr>
        <w:tblW w:w="10212" w:type="dxa"/>
        <w:tblInd w:w="1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12"/>
      </w:tblGrid>
      <w:tr w:rsidR="00A30A9B"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 w:rsidR="00A30A9B" w:rsidRDefault="003B12A6"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lastRenderedPageBreak/>
              <w:t>Fait</w:t>
            </w:r>
            <w:r>
              <w:rPr>
                <w:rFonts w:eastAsia="MS Mincho"/>
                <w:lang w:val="fr-FR"/>
              </w:rPr>
              <w:t xml:space="preserve"> à </w:t>
            </w:r>
            <w:bookmarkStart w:id="8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  <w:r>
              <w:rPr>
                <w:rFonts w:eastAsia="MS Mincho"/>
                <w:lang w:val="fr-FR"/>
              </w:rPr>
              <w:t xml:space="preserve">, le </w:t>
            </w:r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"/>
                  </w:textInput>
                </w:ffData>
              </w:fldChar>
            </w:r>
            <w:bookmarkStart w:id="9" w:name="Texte17"/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9"/>
          </w:p>
        </w:tc>
      </w:tr>
    </w:tbl>
    <w:p w:rsidR="00A30A9B" w:rsidRDefault="00A30A9B">
      <w:pPr>
        <w:rPr>
          <w:rFonts w:eastAsia="MS Mincho"/>
          <w:lang w:val="fr-FR"/>
        </w:rPr>
      </w:pPr>
    </w:p>
    <w:p w:rsidR="00A30A9B" w:rsidRDefault="003B12A6">
      <w:pPr>
        <w:tabs>
          <w:tab w:val="left" w:pos="6804"/>
        </w:tabs>
        <w:suppressAutoHyphens/>
        <w:spacing w:line="240" w:lineRule="atLeast"/>
        <w:ind w:left="113"/>
        <w:rPr>
          <w:rFonts w:cs="Arial"/>
          <w:spacing w:val="-2"/>
          <w:sz w:val="21"/>
          <w:szCs w:val="22"/>
          <w:lang w:val="fr-FR"/>
        </w:rPr>
      </w:pPr>
      <w:r>
        <w:rPr>
          <w:rFonts w:cs="Arial"/>
          <w:spacing w:val="-2"/>
          <w:sz w:val="21"/>
          <w:szCs w:val="22"/>
          <w:lang w:val="fr-FR"/>
        </w:rPr>
        <w:t>Signature du (de la) requérant(e) ou de son représentant légal</w:t>
      </w:r>
    </w:p>
    <w:p w:rsidR="00A30A9B" w:rsidRDefault="00A30A9B">
      <w:pPr>
        <w:rPr>
          <w:rFonts w:eastAsia="MS Mincho"/>
          <w:sz w:val="21"/>
        </w:rPr>
      </w:pPr>
    </w:p>
    <w:p w:rsidR="00A30A9B" w:rsidRDefault="00A30A9B">
      <w:pPr>
        <w:tabs>
          <w:tab w:val="left" w:pos="2556"/>
        </w:tabs>
        <w:spacing w:after="120"/>
        <w:rPr>
          <w:rFonts w:eastAsia="MS Mincho"/>
        </w:rPr>
      </w:pPr>
    </w:p>
    <w:sectPr w:rsidR="00A30A9B">
      <w:type w:val="continuous"/>
      <w:pgSz w:w="11906" w:h="16838" w:code="9"/>
      <w:pgMar w:top="454" w:right="794" w:bottom="851" w:left="737" w:header="397" w:footer="5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A9B" w:rsidRDefault="003B12A6">
      <w:r>
        <w:separator/>
      </w:r>
    </w:p>
  </w:endnote>
  <w:endnote w:type="continuationSeparator" w:id="0">
    <w:p w:rsidR="00A30A9B" w:rsidRDefault="003B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B" w:rsidRDefault="003B12A6"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01346.04.16 03/01</w:t>
    </w:r>
  </w:p>
  <w:p w:rsidR="00A30A9B" w:rsidRDefault="00A30A9B"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 w:rsidR="00A30A9B" w:rsidRDefault="003B12A6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 w:rsidR="00A30A9B" w:rsidRDefault="003B12A6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 w:rsidR="00A30A9B" w:rsidRDefault="003B12A6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 w:rsidR="00A30A9B" w:rsidRDefault="003B12A6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 w:rsidR="00A30A9B" w:rsidRDefault="003B12A6"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fr-B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6631940</wp:posOffset>
          </wp:positionH>
          <wp:positionV relativeFrom="page">
            <wp:posOffset>9944735</wp:posOffset>
          </wp:positionV>
          <wp:extent cx="514985" cy="367030"/>
          <wp:effectExtent l="0" t="0" r="0" b="0"/>
          <wp:wrapNone/>
          <wp:docPr id="279" name="Image 279" descr="b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9" descr="b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A9B" w:rsidRDefault="003B12A6">
      <w:r>
        <w:separator/>
      </w:r>
    </w:p>
  </w:footnote>
  <w:footnote w:type="continuationSeparator" w:id="0">
    <w:p w:rsidR="00A30A9B" w:rsidRDefault="003B12A6">
      <w:r>
        <w:continuationSeparator/>
      </w:r>
    </w:p>
  </w:footnote>
  <w:footnote w:id="1">
    <w:p w:rsidR="00A30A9B" w:rsidRDefault="003B12A6"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Complétez les nom et prénom(s) en LETTRES CAPITALES</w:t>
      </w:r>
    </w:p>
  </w:footnote>
  <w:footnote w:id="2">
    <w:p w:rsidR="00A30A9B" w:rsidRDefault="003B12A6"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Cochez la case correspondante.</w:t>
      </w:r>
    </w:p>
  </w:footnote>
  <w:footnote w:id="3">
    <w:p w:rsidR="00A30A9B" w:rsidRDefault="003B12A6"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rFonts w:cs="Arial"/>
        </w:rPr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4">
    <w:p w:rsidR="00A30A9B" w:rsidRDefault="003B12A6">
      <w:pPr>
        <w:pStyle w:val="Notedebasdepage"/>
        <w:tabs>
          <w:tab w:val="left" w:pos="426"/>
        </w:tabs>
        <w:spacing w:after="160"/>
        <w:ind w:left="425" w:hanging="425"/>
        <w:rPr>
          <w:rFonts w:cs="Arial"/>
          <w:sz w:val="22"/>
          <w:szCs w:val="22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Votre nu</w:t>
      </w:r>
      <w:r>
        <w:rPr>
          <w:rFonts w:cs="Arial"/>
        </w:rPr>
        <w:t>méro national est mentionné au dos de votre carte d’identité.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B" w:rsidRDefault="00A30A9B">
    <w:pPr>
      <w:pStyle w:val="En-tte"/>
      <w:framePr w:wrap="around" w:vAnchor="text" w:hAnchor="margin" w:xAlign="right" w:y="1"/>
      <w:rPr>
        <w:rStyle w:val="Numrodepage"/>
      </w:rPr>
    </w:pPr>
  </w:p>
  <w:p w:rsidR="00A30A9B" w:rsidRDefault="00A30A9B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A9B" w:rsidRDefault="00A30A9B">
    <w:pPr>
      <w:pStyle w:val="En-tte"/>
      <w:framePr w:wrap="around" w:vAnchor="text" w:hAnchor="margin" w:xAlign="right" w:y="1"/>
      <w:rPr>
        <w:rStyle w:val="Numrodepage"/>
      </w:rPr>
    </w:pPr>
  </w:p>
  <w:p w:rsidR="00A30A9B" w:rsidRDefault="00A30A9B"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 w:rsidR="00A30A9B"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 w:rsidR="00A30A9B" w:rsidRDefault="003B12A6">
          <w:pPr>
            <w:tabs>
              <w:tab w:val="left" w:pos="2064"/>
            </w:tabs>
          </w:pPr>
          <w:r>
            <w:rPr>
              <w:noProof/>
              <w:lang w:eastAsia="fr-BE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-14605</wp:posOffset>
                </wp:positionV>
                <wp:extent cx="1447165" cy="1256665"/>
                <wp:effectExtent l="0" t="0" r="635" b="635"/>
                <wp:wrapNone/>
                <wp:docPr id="280" name="Image 280" descr="pictodocnet_RV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0" descr="pictodocnet_RV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165" cy="1256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fr-BE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-122555</wp:posOffset>
                    </wp:positionH>
                    <wp:positionV relativeFrom="paragraph">
                      <wp:posOffset>-25400</wp:posOffset>
                    </wp:positionV>
                    <wp:extent cx="6737985" cy="10046335"/>
                    <wp:effectExtent l="0" t="0" r="0" b="0"/>
                    <wp:wrapNone/>
                    <wp:docPr id="1" name="Group 2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37985" cy="10046335"/>
                              <a:chOff x="608" y="443"/>
                              <a:chExt cx="10611" cy="15821"/>
                            </a:xfrm>
                          </wpg:grpSpPr>
                          <wps:wsp>
                            <wps:cNvPr id="2" name="Line 2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6" y="16264"/>
                                <a:ext cx="75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" name="Group 2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8" y="443"/>
                                <a:ext cx="10611" cy="15815"/>
                                <a:chOff x="608" y="443"/>
                                <a:chExt cx="10611" cy="15815"/>
                              </a:xfrm>
                            </wpg:grpSpPr>
                            <wps:wsp>
                              <wps:cNvPr id="4" name="Line 2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7" y="14382"/>
                                  <a:ext cx="10602" cy="1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2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18" y="14398"/>
                                  <a:ext cx="0" cy="18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26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08" y="2520"/>
                                  <a:ext cx="10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2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28" y="443"/>
                                  <a:ext cx="0" cy="2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19" y="448"/>
                                  <a:ext cx="78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3" y="448"/>
                                  <a:ext cx="0" cy="10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26" y="1462"/>
                                  <a:ext cx="7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3" y="2529"/>
                                  <a:ext cx="0" cy="13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212" y="458"/>
                                  <a:ext cx="0" cy="139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9F062C" id="Group 264" o:spid="_x0000_s1026" style="position:absolute;margin-left:-9.65pt;margin-top:-2pt;width:530.55pt;height:791.05pt;z-index:251656704" coordorigin="608,443" coordsize="10611,15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">
                    <v:line id="Line 265" o:spid="_x0000_s1027" style="position:absolute;visibility:visible;mso-wrap-style:square" from="616,16264" to="8116,16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/UD8UAAADaAAAADwAAAGRycy9kb3ducmV2LnhtbESPQWsCMRSE7wX/Q3hCL6VmXVDLapRW&#10;kAq2B7VFvD03z93FzcuSRF3/vSkIPQ4z8w0zmbWmFhdyvrKsoN9LQBDnVldcKPjZLl7fQPiArLG2&#10;TApu5GE27TxNMNP2ymu6bEIhIoR9hgrKEJpMSp+XZND3bEMcvaN1BkOUrpDa4TXCTS3TJBlKgxXH&#10;hRIbmpeUnzZnoyApVoPf3b79eFmbw9fcfYZ0lH4r9dxt38cgArXhP/xoL7WCFP6uxBsgp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/UD8UAAADaAAAADwAAAAAAAAAA&#10;AAAAAAChAgAAZHJzL2Rvd25yZXYueG1sUEsFBgAAAAAEAAQA+QAAAJMDAAAAAA==&#10;" strokeweight=".2pt"/>
                    <v:group id="Group 266" o:spid="_x0000_s1028" style="position:absolute;left:608;top:443;width:10611;height:15815" coordorigin="608,443" coordsize="10611,15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line id="Line 267" o:spid="_x0000_s1029" style="position:absolute;visibility:visible;mso-wrap-style:square" from="617,14382" to="11219,1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rp4MUAAADaAAAADwAAAGRycy9kb3ducmV2LnhtbESPQWsCMRSE70L/Q3gFL6JZF23L1igq&#10;iIXag9pSentunruLm5clibr996Yg9DjMzDfMZNaaWlzI+cqyguEgAUGcW11xoeBzv+q/gPABWWNt&#10;mRT8kofZ9KEzwUzbK2/psguFiBD2GSooQ2gyKX1ekkE/sA1x9I7WGQxRukJqh9cIN7VMk+RJGqw4&#10;LpTY0LKk/LQ7GwVJ8T7++v5pF72tOWyWbh3S5/RDqe5jO38FEagN/+F7+00rGMHflXgD5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rp4MUAAADaAAAADwAAAAAAAAAA&#10;AAAAAAChAgAAZHJzL2Rvd25yZXYueG1sUEsFBgAAAAAEAAQA+QAAAJMDAAAAAA==&#10;" strokeweight=".2pt"/>
                      <v:line id="Line 268" o:spid="_x0000_s1030" style="position:absolute;visibility:visible;mso-wrap-style:square" from="8118,14398" to="8118,16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ZMe8UAAADaAAAADwAAAGRycy9kb3ducmV2LnhtbESPT2sCMRTE70K/Q3gFL6JZF6yyNUoV&#10;pIL14D+kt9fN6+7SzcuSpLp+e1MoeBxm5jfMdN6aWlzI+cqyguEgAUGcW11xoeB4WPUnIHxA1lhb&#10;JgU38jCfPXWmmGl75R1d9qEQEcI+QwVlCE0mpc9LMugHtiGO3rd1BkOUrpDa4TXCTS3TJHmRBiuO&#10;CyU2tCwp/9n/GgVJsRmdzp/torczXx9L9x7ScbpVqvvcvr2CCNSGR/i/vdYKRvB3Jd4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ZMe8UAAADaAAAADwAAAAAAAAAA&#10;AAAAAAChAgAAZHJzL2Rvd25yZXYueG1sUEsFBgAAAAAEAAQA+QAAAJMDAAAAAA==&#10;" strokeweight=".2pt"/>
                      <v:line id="Line 269" o:spid="_x0000_s1031" style="position:absolute;flip:y;visibility:visible;mso-wrap-style:square" from="608,2520" to="11193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XLcMMAAADaAAAADwAAAGRycy9kb3ducmV2LnhtbESP22rDMBBE3wP9B7GFviVyL5jWtRKK&#10;SSCEQGjaD1isrW1srWxLvuTvo0Igj8PMnGHSzWwaMVLvKssKnlcRCOLc6ooLBb8/u+U7COeRNTaW&#10;ScGFHGzWD4sUE20n/qbx7AsRIOwSVFB63yZSurwkg25lW+Lg/dneoA+yL6TucQpw08iXKIqlwYrD&#10;QoktZSXl9XkwCo6njl+7j21jizh/G1yG3aHulHp6nL8+QXia/T18a++1ghj+r4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Vy3DDAAAA2gAAAA8AAAAAAAAAAAAA&#10;AAAAoQIAAGRycy9kb3ducmV2LnhtbFBLBQYAAAAABAAEAPkAAACRAwAAAAA=&#10;" strokeweight=".2pt"/>
                      <v:line id="Line 270" o:spid="_x0000_s1032" style="position:absolute;visibility:visible;mso-wrap-style:square" from="3328,443" to="3328,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h3l8YAAADaAAAADwAAAGRycy9kb3ducmV2LnhtbESPT2vCQBTE74V+h+UVvBTdNOAfUldp&#10;BVGoHoyK9PaafU1Cs2/D7qrpt+8WBI/DzPyGmc4704gLOV9bVvAySEAQF1bXXCo47Jf9CQgfkDU2&#10;lknBL3mYzx4fpphpe+UdXfJQighhn6GCKoQ2k9IXFRn0A9sSR+/bOoMhSldK7fAa4aaRaZKMpMGa&#10;40KFLS0qKn7ys1GQlB/D4+mze3/ema/Nwq1COk63SvWeurdXEIG6cA/f2mutYAz/V+IN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Id5fGAAAA2gAAAA8AAAAAAAAA&#10;AAAAAAAAoQIAAGRycy9kb3ducmV2LnhtbFBLBQYAAAAABAAEAPkAAACUAwAAAAA=&#10;" strokeweight=".2pt"/>
                      <v:line id="Line 271" o:spid="_x0000_s1033" style="position:absolute;visibility:visible;mso-wrap-style:square" from="3319,448" to="11205,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fj5cIAAADaAAAADwAAAGRycy9kb3ducmV2LnhtbERPz2vCMBS+C/4P4Qm7iKYrOEc1FlcY&#10;EzYPOkW8vTVvbbF5KUmm3X+/HAYeP77fy7w3rbiS841lBY/TBARxaXXDlYLD5+vkGYQPyBpby6Tg&#10;lzzkq+FgiZm2N97RdR8qEUPYZ6igDqHLpPRlTQb91HbEkfu2zmCI0FVSO7zFcNPKNEmepMGGY0ON&#10;HRU1lZf9j1GQVO+z4+ncv4x35uujcG8hnadbpR5G/XoBIlAf7uJ/90YriFvjlXg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fj5cIAAADaAAAADwAAAAAAAAAAAAAA&#10;AAChAgAAZHJzL2Rvd25yZXYueG1sUEsFBgAAAAAEAAQA+QAAAJADAAAAAA==&#10;" strokeweight=".2pt"/>
                      <v:line id="Line 272" o:spid="_x0000_s1034" style="position:absolute;visibility:visible;mso-wrap-style:square" from="7623,448" to="7623,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tGfsUAAADaAAAADwAAAGRycy9kb3ducmV2LnhtbESPQWsCMRSE70L/Q3gFL6JZF7Tt1igq&#10;iIXag9pSentunruLm5clibr996Yg9DjMzDfMZNaaWlzI+cqyguEgAUGcW11xoeBzv+o/g/ABWWNt&#10;mRT8kofZ9KEzwUzbK2/psguFiBD2GSooQ2gyKX1ekkE/sA1x9I7WGQxRukJqh9cIN7VMk2QsDVYc&#10;F0psaFlSftqdjYKkeB99ff+0i97WHDZLtw7pU/qhVPexnb+CCNSG//C9/aYVvMDflXgD5P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tGfsUAAADaAAAADwAAAAAAAAAA&#10;AAAAAAChAgAAZHJzL2Rvd25yZXYueG1sUEsFBgAAAAAEAAQA+QAAAJMDAAAAAA==&#10;" strokeweight=".2pt"/>
                      <v:line id="Line 273" o:spid="_x0000_s1035" style="position:absolute;visibility:visible;mso-wrap-style:square" from="3326,1462" to="11206,1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eXdscAAADbAAAADwAAAGRycy9kb3ducmV2LnhtbESPQWvCQBCF7wX/wzJCL6VuDNSW6CpV&#10;KC2oB21L8TbNTpPQ7GzY3Wr8985B6G2G9+a9b2aL3rXqSCE2ng2MRxko4tLbhisDH+8v90+gYkK2&#10;2HomA2eKsJgPbmZYWH/iHR33qVISwrFAA3VKXaF1LGtyGEe+IxbtxweHSdZQaRvwJOGu1XmWTbTD&#10;hqWhxo5WNZW/+z9nIKvWD59fh355t3Pfm1V4TfljvjXmdtg/T0El6tO/+Xr9ZgVf6OUXGU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Z5d2xwAAANsAAAAPAAAAAAAA&#10;AAAAAAAAAKECAABkcnMvZG93bnJldi54bWxQSwUGAAAAAAQABAD5AAAAlQMAAAAA&#10;" strokeweight=".2pt"/>
                      <v:line id="Line 274" o:spid="_x0000_s1036" style="position:absolute;visibility:visible;mso-wrap-style:square" from="613,2529" to="613,16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sy7cQAAADbAAAADwAAAGRycy9kb3ducmV2LnhtbERPS2sCMRC+F/ofwhS8FM264IOtUaog&#10;CtaDL6S36Wa6u3QzWZKo23/fFARv8/E9ZzJrTS2u5HxlWUG/l4Agzq2uuFBwPCy7YxA+IGusLZOC&#10;X/Iwmz4/TTDT9sY7uu5DIWII+wwVlCE0mZQ+L8mg79mGOHLf1hkMEbpCaoe3GG5qmSbJUBqsODaU&#10;2NCipPxnfzEKkmIzOJ0/2/nrznx9LNwqpKN0q1TnpX1/AxGoDQ/x3b3WcX4f/n+JB8j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KzLtxAAAANsAAAAPAAAAAAAAAAAA&#10;AAAAAKECAABkcnMvZG93bnJldi54bWxQSwUGAAAAAAQABAD5AAAAkgMAAAAA&#10;" strokeweight=".2pt"/>
                      <v:line id="Line 275" o:spid="_x0000_s1037" style="position:absolute;visibility:visible;mso-wrap-style:square" from="11212,458" to="11212,14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msmsMAAADbAAAADwAAAGRycy9kb3ducmV2LnhtbERPTWsCMRC9F/wPYYReSs26oJbVKK0g&#10;FWwPaot4Gzfj7uJmsiRR139vCkJv83ifM5m1phYXcr6yrKDfS0AQ51ZXXCj42S5e30D4gKyxtkwK&#10;buRhNu08TTDT9sprumxCIWII+wwVlCE0mZQ+L8mg79mGOHJH6wyGCF0htcNrDDe1TJNkKA1WHBtK&#10;bGheUn7anI2CpFgNfnf79uNlbQ5fc/cZ0lH6rdRzt30fgwjUhn/xw73UcX4Kf7/EA+T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5rJrDAAAA2wAAAA8AAAAAAAAAAAAA&#10;AAAAoQIAAGRycy9kb3ducmV2LnhtbFBLBQYAAAAABAAEAPkAAACRAwAAAAA=&#10;" strokeweight=".2pt"/>
                    </v:group>
                  </v:group>
                </w:pict>
              </mc:Fallback>
            </mc:AlternateContent>
          </w:r>
        </w:p>
        <w:p w:rsidR="00A30A9B" w:rsidRDefault="00A30A9B"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30A9B" w:rsidRDefault="003B12A6">
          <w:pPr>
            <w:pStyle w:val="DN1"/>
          </w:pPr>
          <w:r>
            <w:rPr>
              <w:color w:val="auto"/>
            </w:rPr>
            <w:t>DEMANDE DE PENSION DE SURVIE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 w:rsidR="00A30A9B" w:rsidRDefault="003B12A6"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14/06/2024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 w:rsidR="00A30A9B" w:rsidRDefault="00A30A9B"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 w:rsidR="00A30A9B" w:rsidRDefault="003B12A6"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 w:rsidR="00A30A9B"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 w:rsidR="00A30A9B" w:rsidRDefault="00A30A9B"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 w:rsidR="00A30A9B" w:rsidRDefault="003B12A6">
          <w:pPr>
            <w:pStyle w:val="DN2"/>
          </w:pPr>
          <w:r>
            <w:rPr>
              <w:b/>
            </w:rPr>
            <w:t>Introduction de votre demande de pension de survie du secteur public</w:t>
          </w:r>
        </w:p>
      </w:tc>
    </w:tr>
    <w:tr w:rsidR="00A30A9B"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 w:rsidR="00A30A9B" w:rsidRDefault="00A30A9B"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 w:rsidR="00A30A9B" w:rsidRDefault="00A30A9B">
          <w:pPr>
            <w:tabs>
              <w:tab w:val="left" w:pos="2064"/>
            </w:tabs>
            <w:jc w:val="left"/>
          </w:pPr>
        </w:p>
      </w:tc>
    </w:tr>
  </w:tbl>
  <w:p w:rsidR="00A30A9B" w:rsidRDefault="00A30A9B"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9B"/>
    <w:rsid w:val="003B12A6"/>
    <w:rsid w:val="00A3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1321300F-0D99-49F6-950D-490F97B5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1346_04.16.03.01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F01346_04.16.03.01_intra.dotx</Template>
  <TotalTime>0</TotalTime>
  <Pages>1</Pages>
  <Words>451</Words>
  <Characters>2484</Characters>
  <Application>Microsoft Office Word</Application>
  <DocSecurity>4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OKUNDJI Xanna</cp:lastModifiedBy>
  <cp:revision>2</cp:revision>
  <cp:lastPrinted>2022-07-01T14:05:00Z</cp:lastPrinted>
  <dcterms:created xsi:type="dcterms:W3CDTF">2024-06-14T07:22:00Z</dcterms:created>
  <dcterms:modified xsi:type="dcterms:W3CDTF">2024-06-14T07:22:00Z</dcterms:modified>
</cp:coreProperties>
</file>